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0700D9A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2955ECF4" w14:textId="1D4DFA69" w:rsidR="00D5446F" w:rsidRPr="00C65692" w:rsidRDefault="00D3660E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51E56D29FBF03D4DAA7C7952DBFC006B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Content>
                <w:r w:rsidR="00EA7060">
                  <w:rPr>
                    <w:rStyle w:val="Dokumentdatum"/>
                  </w:rPr>
                  <w:t>23. März 2026</w:t>
                </w:r>
              </w:sdtContent>
            </w:sdt>
          </w:p>
        </w:tc>
      </w:tr>
      <w:tr w:rsidR="00FD0FC0" w:rsidRPr="00D5446F" w14:paraId="73BF3EBF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45C6B94B" w14:textId="3DCEFEEA" w:rsidR="00025DF7" w:rsidRPr="00D5446F" w:rsidRDefault="00103800" w:rsidP="00104446">
            <w:pPr>
              <w:pStyle w:val="Betreff"/>
            </w:pPr>
            <w:r>
              <w:t xml:space="preserve">myGEZE Connectivity: Opportunities for installation companies regarding building automation</w:t>
            </w:r>
          </w:p>
        </w:tc>
      </w:tr>
    </w:tbl>
    <w:p w14:paraId="0AD710B0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>
        <w:rPr>
          <w:rStyle w:val="MarginVorsatzwrter"/>
          <w:color w:val="002364"/>
        </w:rPr>
        <w:t xml:space="preserve">CONTACTS</w:t>
      </w:r>
    </w:p>
    <w:p w14:paraId="77A7E79B" w14:textId="77777777" w:rsidR="006A66F9" w:rsidRPr="00C56E31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</w:rPr>
        <w:t xml:space="preserve">Angela Staiber</w:t>
      </w:r>
    </w:p>
    <w:p w14:paraId="7F6D23E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  <w:rStyle w:val="MarginVorsatzwrter"/>
        </w:rPr>
        <w:t xml:space="preserve">TEL</w:t>
      </w:r>
      <w:r>
        <w:rPr>
          <w:color w:val="002364"/>
        </w:rPr>
        <w:t xml:space="preserve">  </w:t>
      </w:r>
      <w:r>
        <w:rPr>
          <w:color w:val="002264"/>
          <w:shd w:val="clear" w:color="auto" w:fill="FFFFFF"/>
        </w:rPr>
        <w:t xml:space="preserve">+49 7152 203 6372</w:t>
      </w:r>
    </w:p>
    <w:p w14:paraId="19088721" w14:textId="77777777" w:rsidR="006A66F9" w:rsidRDefault="006A66F9" w:rsidP="006A66F9">
      <w:pPr>
        <w:pStyle w:val="Margin"/>
        <w:framePr w:h="1478" w:hRule="exact" w:wrap="around" w:x="8780" w:y="4022"/>
      </w:pPr>
      <w:r>
        <w:rPr>
          <w:color w:val="002364"/>
          <w:rStyle w:val="MarginVorsatzwrter"/>
        </w:rPr>
        <w:t xml:space="preserve">EMAIL</w:t>
      </w:r>
      <w:r>
        <w:rPr>
          <w:color w:val="002364"/>
        </w:rPr>
        <w:t xml:space="preserve">  </w:t>
      </w:r>
      <w:hyperlink r:id="rId9" w:tgtFrame="_blank" w:history="1">
        <w:r>
          <w:rPr>
            <w:color w:val="002364"/>
          </w:rPr>
          <w:t xml:space="preserve">a.staiber@geze.com</w:t>
        </w:r>
      </w:hyperlink>
    </w:p>
    <w:p w14:paraId="7734C7D7" w14:textId="77777777" w:rsidR="00104446" w:rsidRPr="006A66F9" w:rsidRDefault="00104446" w:rsidP="00095819"/>
    <w:tbl>
      <w:tblPr>
        <w:tblStyle w:val="Tabellenraster"/>
        <w:tblW w:w="94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1"/>
        <w:gridCol w:w="1681"/>
      </w:tblGrid>
      <w:tr w:rsidR="00103800" w:rsidRPr="008E4BE2" w14:paraId="084B8FC3" w14:textId="77777777" w:rsidTr="00D50B95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EE36E8E" w14:textId="77777777" w:rsidR="00104446" w:rsidRPr="008E4BE2" w:rsidRDefault="00104446" w:rsidP="0018526C">
            <w:pPr>
              <w:jc w:val="center"/>
              <w:rPr>
                <w:b/>
                <w:noProof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</w:t>
            </w:r>
          </w:p>
        </w:tc>
        <w:tc>
          <w:tcPr>
            <w:tcW w:w="332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150358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 CAPTION</w:t>
            </w:r>
          </w:p>
        </w:tc>
        <w:tc>
          <w:tcPr>
            <w:tcW w:w="168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F2E24ED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SOURCE</w:t>
            </w:r>
          </w:p>
        </w:tc>
      </w:tr>
      <w:tr w:rsidR="00103800" w14:paraId="44D2B87F" w14:textId="77777777" w:rsidTr="00D50B95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5D6E263" w14:textId="7CE93878" w:rsidR="00485859" w:rsidRDefault="00975B05" w:rsidP="00485859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1A285333" wp14:editId="0A8D727A">
                  <wp:extent cx="1349720" cy="899813"/>
                  <wp:effectExtent l="0" t="0" r="0" b="1905"/>
                  <wp:docPr id="1786066438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6066438" name="Grafik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9720" cy="899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FB7D2CC" w14:textId="6BEA49C7" w:rsidR="00662B9E" w:rsidRPr="00C56E31" w:rsidRDefault="00FB7B3A" w:rsidP="00485859">
            <w:pPr>
              <w:rPr>
                <w:color w:val="002364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myGEZE Connectivity offers solutions for the smart networking and efficient management of door, window and safety technology systems.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A1EA5FD" w14:textId="4EDF9467" w:rsidR="00485859" w:rsidRPr="00104446" w:rsidRDefault="00485859" w:rsidP="00485859">
            <w:pPr>
              <w:jc w:val="center"/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  <w:tr w:rsidR="00103800" w14:paraId="5A7D2FE5" w14:textId="77777777" w:rsidTr="00D50B95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2FCB4F4" w14:textId="6C9D9A1B" w:rsidR="00485859" w:rsidRDefault="00975B05" w:rsidP="00485859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752DDD30" wp14:editId="392EC725">
                  <wp:extent cx="1822699" cy="1511322"/>
                  <wp:effectExtent l="0" t="0" r="6350" b="0"/>
                  <wp:docPr id="35860220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602204" name="Grafik 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699" cy="151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3B6E629" w14:textId="5C9519FB" w:rsidR="00485859" w:rsidRPr="00662B9E" w:rsidRDefault="00141BFB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</w:rPr>
              <w:t xml:space="preserve">With myGEZE Control, door, window and safety systems can be easily networked and controlled centrally.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AA86D7C" w14:textId="75769C64" w:rsidR="00485859" w:rsidRPr="00104446" w:rsidRDefault="00485859" w:rsidP="00485859">
            <w:pPr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  <w:tr w:rsidR="00103800" w14:paraId="57F55311" w14:textId="77777777" w:rsidTr="007A35E8">
        <w:trPr>
          <w:trHeight w:val="297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2FB4B3D" w14:textId="27368D30" w:rsidR="00485859" w:rsidRDefault="00103800" w:rsidP="00485859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72D335F6" wp14:editId="10DAE924">
                  <wp:extent cx="1976251" cy="1111624"/>
                  <wp:effectExtent l="0" t="0" r="5080" b="6350"/>
                  <wp:docPr id="739875470" name="Grafik 3" descr="Ein Bild, das Text, Computer, Screenshot, Computermonitor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9875470" name="Grafik 3" descr="Ein Bild, das Text, Computer, Screenshot, Computermonitor enthält.&#10;&#10;KI-generierte Inhalte können fehlerhaft sein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109" cy="1150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A35C14" w14:textId="67866E67" w:rsidR="00485859" w:rsidRDefault="00485859" w:rsidP="00485859">
            <w:pPr>
              <w:jc w:val="center"/>
              <w:rPr>
                <w:rFonts w:cs="Arial"/>
                <w:color w:val="44546A" w:themeColor="text2"/>
              </w:rPr>
            </w:pP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091036B9" w14:textId="7B6CCFFF" w:rsidR="00485859" w:rsidRPr="00485859" w:rsidRDefault="00FB7B3A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</w:rPr>
              <w:t xml:space="preserve">myGEZE Visu provides a visual interface for the convenient analysis, monitoring and control of a building.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E10074F" w14:textId="6FF578C8" w:rsidR="00485859" w:rsidRPr="00104446" w:rsidRDefault="00485859" w:rsidP="00485859">
            <w:pPr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</w:tbl>
    <w:p w14:paraId="209DE647" w14:textId="77777777" w:rsidR="008F511E" w:rsidRPr="00C56E31" w:rsidRDefault="008F511E" w:rsidP="00095819">
      <w:pPr>
        <w:rPr>
          <w:b/>
          <w:bCs/>
          <w:lang w:val="en-GB"/>
        </w:rPr>
      </w:pPr>
    </w:p>
    <w:sectPr w:rsidR="008F511E" w:rsidRPr="00C56E31" w:rsidSect="00AF4685">
      <w:headerReference w:type="default" r:id="rId13"/>
      <w:head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5083" w14:textId="77777777" w:rsidR="00BF05A7" w:rsidRDefault="00BF05A7" w:rsidP="008D6134">
      <w:pPr>
        <w:spacing w:line="240" w:lineRule="auto"/>
      </w:pPr>
      <w:r>
        <w:separator/>
      </w:r>
    </w:p>
  </w:endnote>
  <w:endnote w:type="continuationSeparator" w:id="0">
    <w:p w14:paraId="0EB84C2D" w14:textId="77777777" w:rsidR="00BF05A7" w:rsidRDefault="00BF05A7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FBF4" w14:textId="77777777" w:rsidR="00BF05A7" w:rsidRDefault="00BF05A7" w:rsidP="008D6134">
      <w:pPr>
        <w:spacing w:line="240" w:lineRule="auto"/>
      </w:pPr>
      <w:r>
        <w:separator/>
      </w:r>
    </w:p>
  </w:footnote>
  <w:footnote w:type="continuationSeparator" w:id="0">
    <w:p w14:paraId="2126158F" w14:textId="77777777" w:rsidR="00BF05A7" w:rsidRDefault="00BF05A7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141BFB" w14:paraId="6988E771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72D2248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58BC1C8C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423B83C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 w:dirty="true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C56E31" w:rsidRPr="008B572B">
            <w:t>Presse</w:t>
          </w:r>
          <w:r>
            <w:fldChar w:fldCharType="end"/>
          </w:r>
          <w:r>
            <w:t xml:space="preserve">Photos</w:t>
          </w:r>
        </w:p>
        <w:p w14:paraId="295FBC0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6DCBB33D" w14:textId="77777777" w:rsidTr="00B556B7">
      <w:trPr>
        <w:trHeight w:hRule="exact" w:val="215"/>
      </w:trPr>
      <w:tc>
        <w:tcPr>
          <w:tcW w:w="7359" w:type="dxa"/>
        </w:tcPr>
        <w:p w14:paraId="43A00AD0" w14:textId="03898791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Content>
              <w:r w:rsidR="00EA7060">
                <w:t>23.03.2026</w:t>
              </w:r>
            </w:sdtContent>
          </w:sdt>
        </w:p>
      </w:tc>
    </w:tr>
  </w:tbl>
  <w:p w14:paraId="3AA817A8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</w:rPr>
      <w:t>2</w:t>
    </w:r>
    <w:r w:rsidR="00A2525B" w:rsidRPr="00372112">
      <w:rPr>
        <w:b w:val="0"/>
      </w:rPr>
      <w:fldChar w:fldCharType="end"/>
    </w:r>
  </w:p>
  <w:p w14:paraId="5DA06278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0A649147" wp14:editId="4F260611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71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141BFB" w14:paraId="600E8994" w14:textId="77777777" w:rsidTr="005A529F">
      <w:trPr>
        <w:trHeight w:hRule="exact" w:val="198"/>
      </w:trPr>
      <w:tc>
        <w:tcPr>
          <w:tcW w:w="7371" w:type="dxa"/>
        </w:tcPr>
        <w:p w14:paraId="2FF4DEA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0"/>
        </w:p>
      </w:tc>
    </w:tr>
    <w:tr w:rsidR="005A4E09" w:rsidRPr="005A4E09" w14:paraId="08CF187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28C0D599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>
            <w:t xml:space="preserve">Press</w:t>
          </w:r>
          <w:bookmarkEnd w:id="1"/>
          <w:r>
            <w:t xml:space="preserve">photos</w:t>
          </w:r>
        </w:p>
      </w:tc>
    </w:tr>
  </w:tbl>
  <w:p w14:paraId="0BEA4475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00C399A3" wp14:editId="6AE9C56C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2547BDD1" wp14:editId="4C49CA6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D1E8F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45E786B9" wp14:editId="5E2839DA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DE7856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dirty" w:grammar="dirty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31"/>
    <w:rsid w:val="0001564F"/>
    <w:rsid w:val="00025DF7"/>
    <w:rsid w:val="000269A2"/>
    <w:rsid w:val="0005443A"/>
    <w:rsid w:val="00055891"/>
    <w:rsid w:val="00057B87"/>
    <w:rsid w:val="00062822"/>
    <w:rsid w:val="0008169D"/>
    <w:rsid w:val="00094A49"/>
    <w:rsid w:val="00095819"/>
    <w:rsid w:val="000A3263"/>
    <w:rsid w:val="000B02C6"/>
    <w:rsid w:val="000D63E9"/>
    <w:rsid w:val="00103800"/>
    <w:rsid w:val="00104446"/>
    <w:rsid w:val="00110BB8"/>
    <w:rsid w:val="00113091"/>
    <w:rsid w:val="001261D2"/>
    <w:rsid w:val="00126C06"/>
    <w:rsid w:val="00131D40"/>
    <w:rsid w:val="00141BFB"/>
    <w:rsid w:val="001673EE"/>
    <w:rsid w:val="001D1CA2"/>
    <w:rsid w:val="001F462D"/>
    <w:rsid w:val="00241027"/>
    <w:rsid w:val="002627A3"/>
    <w:rsid w:val="0029378C"/>
    <w:rsid w:val="00295C6C"/>
    <w:rsid w:val="002A2B85"/>
    <w:rsid w:val="002D4EAE"/>
    <w:rsid w:val="002F1828"/>
    <w:rsid w:val="003023FF"/>
    <w:rsid w:val="00312575"/>
    <w:rsid w:val="00362821"/>
    <w:rsid w:val="003660CB"/>
    <w:rsid w:val="00372112"/>
    <w:rsid w:val="00381993"/>
    <w:rsid w:val="003A1AEF"/>
    <w:rsid w:val="003A1C1B"/>
    <w:rsid w:val="003C69DE"/>
    <w:rsid w:val="003D37C3"/>
    <w:rsid w:val="003F7DD3"/>
    <w:rsid w:val="00420C17"/>
    <w:rsid w:val="00423060"/>
    <w:rsid w:val="004433CD"/>
    <w:rsid w:val="00454337"/>
    <w:rsid w:val="00485859"/>
    <w:rsid w:val="004A0F42"/>
    <w:rsid w:val="004D417F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5AEF"/>
    <w:rsid w:val="00576F51"/>
    <w:rsid w:val="00590F61"/>
    <w:rsid w:val="00592597"/>
    <w:rsid w:val="005A4E09"/>
    <w:rsid w:val="005A529F"/>
    <w:rsid w:val="005B511F"/>
    <w:rsid w:val="0060196E"/>
    <w:rsid w:val="00624739"/>
    <w:rsid w:val="006333E9"/>
    <w:rsid w:val="00650096"/>
    <w:rsid w:val="00655986"/>
    <w:rsid w:val="00661485"/>
    <w:rsid w:val="00662B9E"/>
    <w:rsid w:val="006752A8"/>
    <w:rsid w:val="0067719D"/>
    <w:rsid w:val="00695278"/>
    <w:rsid w:val="006A66F9"/>
    <w:rsid w:val="00742404"/>
    <w:rsid w:val="0074360A"/>
    <w:rsid w:val="00750CB1"/>
    <w:rsid w:val="00752C8E"/>
    <w:rsid w:val="00766514"/>
    <w:rsid w:val="00772A8A"/>
    <w:rsid w:val="00780E07"/>
    <w:rsid w:val="00782B4B"/>
    <w:rsid w:val="007949B3"/>
    <w:rsid w:val="007A35E8"/>
    <w:rsid w:val="007B19A4"/>
    <w:rsid w:val="007C2C48"/>
    <w:rsid w:val="007D4F8A"/>
    <w:rsid w:val="007E6F42"/>
    <w:rsid w:val="007E700E"/>
    <w:rsid w:val="007F0435"/>
    <w:rsid w:val="00804393"/>
    <w:rsid w:val="00846FEA"/>
    <w:rsid w:val="008510DC"/>
    <w:rsid w:val="008613A5"/>
    <w:rsid w:val="00862803"/>
    <w:rsid w:val="00863B08"/>
    <w:rsid w:val="00880294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75B05"/>
    <w:rsid w:val="00980D79"/>
    <w:rsid w:val="0099368D"/>
    <w:rsid w:val="009A4C91"/>
    <w:rsid w:val="00A03805"/>
    <w:rsid w:val="00A2525B"/>
    <w:rsid w:val="00A330C9"/>
    <w:rsid w:val="00A37A65"/>
    <w:rsid w:val="00A9034D"/>
    <w:rsid w:val="00A91680"/>
    <w:rsid w:val="00AA25C7"/>
    <w:rsid w:val="00AC11A3"/>
    <w:rsid w:val="00AC5F8A"/>
    <w:rsid w:val="00AF4685"/>
    <w:rsid w:val="00B06CCE"/>
    <w:rsid w:val="00B07289"/>
    <w:rsid w:val="00B22183"/>
    <w:rsid w:val="00B223C4"/>
    <w:rsid w:val="00B3636B"/>
    <w:rsid w:val="00B542C6"/>
    <w:rsid w:val="00B54D7B"/>
    <w:rsid w:val="00B556B7"/>
    <w:rsid w:val="00B56991"/>
    <w:rsid w:val="00BD0F82"/>
    <w:rsid w:val="00BF05A7"/>
    <w:rsid w:val="00C222D9"/>
    <w:rsid w:val="00C3654A"/>
    <w:rsid w:val="00C405F5"/>
    <w:rsid w:val="00C4274B"/>
    <w:rsid w:val="00C56E31"/>
    <w:rsid w:val="00C65692"/>
    <w:rsid w:val="00D21E65"/>
    <w:rsid w:val="00D263AB"/>
    <w:rsid w:val="00D3660E"/>
    <w:rsid w:val="00D50B95"/>
    <w:rsid w:val="00D5446F"/>
    <w:rsid w:val="00D5731F"/>
    <w:rsid w:val="00D76214"/>
    <w:rsid w:val="00D827D0"/>
    <w:rsid w:val="00DA1BBD"/>
    <w:rsid w:val="00DA6046"/>
    <w:rsid w:val="00DB4BE6"/>
    <w:rsid w:val="00DC7D49"/>
    <w:rsid w:val="00DE1ED3"/>
    <w:rsid w:val="00DF67D1"/>
    <w:rsid w:val="00E10257"/>
    <w:rsid w:val="00E2393F"/>
    <w:rsid w:val="00E308E8"/>
    <w:rsid w:val="00E5450C"/>
    <w:rsid w:val="00EA7060"/>
    <w:rsid w:val="00F15040"/>
    <w:rsid w:val="00F46B41"/>
    <w:rsid w:val="00F96F22"/>
    <w:rsid w:val="00FB7B3A"/>
    <w:rsid w:val="00FC3D98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DCD5F"/>
  <w15:docId w15:val="{CDE34AA5-A9EC-8340-B3D9-EF8031D7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141BFB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E56D29FBF03D4DAA7C7952DBFC0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C8736-E05D-1D4E-A977-0737D55E9567}"/>
      </w:docPartPr>
      <w:docPartBody>
        <w:p w:rsidR="00680577" w:rsidRDefault="00000000">
          <w:pPr>
            <w:pStyle w:val="51E56D29FBF03D4DAA7C7952DBFC006B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7"/>
    <w:rsid w:val="000F6758"/>
    <w:rsid w:val="003908E3"/>
    <w:rsid w:val="004433CD"/>
    <w:rsid w:val="004D417F"/>
    <w:rsid w:val="005603C7"/>
    <w:rsid w:val="00576F51"/>
    <w:rsid w:val="005B511F"/>
    <w:rsid w:val="0067719D"/>
    <w:rsid w:val="00680577"/>
    <w:rsid w:val="00BD3A60"/>
    <w:rsid w:val="00BE64FC"/>
    <w:rsid w:val="00E44A1A"/>
    <w:rsid w:val="00E5450C"/>
    <w:rsid w:val="00E9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1E56D29FBF03D4DAA7C7952DBFC006B">
    <w:name w:val="51E56D29FBF03D4DAA7C7952DBFC0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(3).dotx</Template>
  <TotalTime>0</TotalTime>
  <Pages>2</Pages>
  <Words>90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 release· Office 2016;_x000d_
Version 1.0.0;_x000d_
26.11.2018</dc:description>
  <cp:lastModifiedBy>Jessie Haist</cp:lastModifiedBy>
  <cp:revision>2</cp:revision>
  <cp:lastPrinted>2019-11-28T10:39:00Z</cp:lastPrinted>
  <dcterms:created xsi:type="dcterms:W3CDTF">2026-03-03T08:36:00Z</dcterms:created>
  <dcterms:modified xsi:type="dcterms:W3CDTF">2026-03-03T08:36:00Z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